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70" w:rsidRDefault="00034770" w:rsidP="00B41E1F">
      <w:pPr>
        <w:jc w:val="center"/>
        <w:rPr>
          <w:sz w:val="32"/>
          <w:szCs w:val="32"/>
        </w:rPr>
      </w:pPr>
    </w:p>
    <w:p w:rsidR="00034770" w:rsidRPr="00841D81" w:rsidRDefault="00034770" w:rsidP="00B41E1F">
      <w:pPr>
        <w:jc w:val="center"/>
        <w:rPr>
          <w:rFonts w:ascii="Arial" w:hAnsi="Arial" w:cs="Arial"/>
          <w:b/>
          <w:sz w:val="32"/>
          <w:szCs w:val="32"/>
        </w:rPr>
      </w:pPr>
      <w:r w:rsidRPr="00841D81">
        <w:rPr>
          <w:rFonts w:ascii="Arial" w:hAnsi="Arial" w:cs="Arial"/>
          <w:b/>
          <w:sz w:val="32"/>
          <w:szCs w:val="32"/>
        </w:rPr>
        <w:t>REQUISITOS DE AFILIACION AL PLAN DE MANEJO DE NEUMATICOS USADOS DE DESECHO</w:t>
      </w:r>
    </w:p>
    <w:p w:rsidR="00034770" w:rsidRPr="00FE288A" w:rsidRDefault="00034770" w:rsidP="00B41E1F">
      <w:pPr>
        <w:jc w:val="center"/>
        <w:rPr>
          <w:rFonts w:ascii="Arial" w:hAnsi="Arial" w:cs="Arial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14"/>
        <w:gridCol w:w="4514"/>
      </w:tblGrid>
      <w:tr w:rsidR="00034770" w:rsidRPr="00FE288A" w:rsidTr="009647AD">
        <w:tc>
          <w:tcPr>
            <w:tcW w:w="4414" w:type="dxa"/>
          </w:tcPr>
          <w:p w:rsidR="00034770" w:rsidRPr="005A0159" w:rsidRDefault="00034770" w:rsidP="007E2606">
            <w:pPr>
              <w:spacing w:after="0" w:line="240" w:lineRule="auto"/>
              <w:jc w:val="center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spacing w:after="0" w:line="240" w:lineRule="auto"/>
              <w:jc w:val="center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PERSONA FISICA</w:t>
            </w:r>
          </w:p>
          <w:p w:rsidR="00034770" w:rsidRPr="005A0159" w:rsidRDefault="00034770" w:rsidP="007E2606">
            <w:pPr>
              <w:spacing w:after="0" w:line="240" w:lineRule="auto"/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4514" w:type="dxa"/>
          </w:tcPr>
          <w:p w:rsidR="00034770" w:rsidRPr="005A0159" w:rsidRDefault="00034770" w:rsidP="007E2606">
            <w:pPr>
              <w:spacing w:after="0" w:line="240" w:lineRule="auto"/>
              <w:jc w:val="center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spacing w:after="0" w:line="240" w:lineRule="auto"/>
              <w:jc w:val="center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PERSONA MORAL</w:t>
            </w:r>
          </w:p>
        </w:tc>
      </w:tr>
      <w:tr w:rsidR="00034770" w:rsidRPr="00FE288A" w:rsidTr="009647AD">
        <w:tc>
          <w:tcPr>
            <w:tcW w:w="4414" w:type="dxa"/>
          </w:tcPr>
          <w:p w:rsidR="00034770" w:rsidRPr="005A0159" w:rsidRDefault="00034770" w:rsidP="007E2606">
            <w:pPr>
              <w:pStyle w:val="ListParagraph"/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RFC de la persona física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IFE de la persona física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pStyle w:val="ListParagraph"/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CURP de la persona física</w:t>
            </w:r>
            <w:bookmarkStart w:id="0" w:name="_GoBack"/>
            <w:bookmarkEnd w:id="0"/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Carta solicitud de afiliación (firmada)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pStyle w:val="ListParagraph"/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Cuota de afiliación (solicitar cotización de la cuota de afiliación)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</w:tc>
        <w:tc>
          <w:tcPr>
            <w:tcW w:w="4514" w:type="dxa"/>
          </w:tcPr>
          <w:p w:rsidR="00034770" w:rsidRPr="005A0159" w:rsidRDefault="00034770" w:rsidP="007E2606">
            <w:pPr>
              <w:pStyle w:val="ListParagraph"/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Acta constitutiva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RFC de la empresa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IFE del representante legal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Carta solicitud de afiliación (firmada)</w:t>
            </w:r>
            <w:r>
              <w:rPr>
                <w:rFonts w:cs="Arial"/>
                <w:sz w:val="32"/>
                <w:szCs w:val="32"/>
              </w:rPr>
              <w:t>.</w:t>
            </w:r>
          </w:p>
          <w:p w:rsidR="00034770" w:rsidRPr="005A0159" w:rsidRDefault="00034770" w:rsidP="007E2606">
            <w:pPr>
              <w:spacing w:after="0" w:line="240" w:lineRule="auto"/>
              <w:rPr>
                <w:rFonts w:cs="Arial"/>
                <w:sz w:val="32"/>
                <w:szCs w:val="32"/>
              </w:rPr>
            </w:pPr>
          </w:p>
          <w:p w:rsidR="00034770" w:rsidRPr="005A0159" w:rsidRDefault="00034770" w:rsidP="007E26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32"/>
                <w:szCs w:val="32"/>
              </w:rPr>
            </w:pPr>
            <w:r w:rsidRPr="005A0159">
              <w:rPr>
                <w:rFonts w:cs="Arial"/>
                <w:sz w:val="32"/>
                <w:szCs w:val="32"/>
              </w:rPr>
              <w:t>Cuota de afiliación (solicitar cotización de la cuota de afiliación)</w:t>
            </w:r>
            <w:r>
              <w:rPr>
                <w:rFonts w:cs="Arial"/>
                <w:sz w:val="32"/>
                <w:szCs w:val="32"/>
              </w:rPr>
              <w:t>.</w:t>
            </w:r>
          </w:p>
        </w:tc>
      </w:tr>
    </w:tbl>
    <w:p w:rsidR="00034770" w:rsidRPr="00FE288A" w:rsidRDefault="00034770" w:rsidP="00B41E1F">
      <w:pPr>
        <w:jc w:val="center"/>
        <w:rPr>
          <w:rFonts w:ascii="Arial" w:hAnsi="Arial" w:cs="Arial"/>
          <w:sz w:val="32"/>
          <w:szCs w:val="32"/>
        </w:rPr>
      </w:pPr>
    </w:p>
    <w:sectPr w:rsidR="00034770" w:rsidRPr="00FE288A" w:rsidSect="00D15F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508A7"/>
    <w:multiLevelType w:val="hybridMultilevel"/>
    <w:tmpl w:val="452E5A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E1F"/>
    <w:rsid w:val="00034770"/>
    <w:rsid w:val="00192314"/>
    <w:rsid w:val="001B2C9A"/>
    <w:rsid w:val="002037AD"/>
    <w:rsid w:val="00220195"/>
    <w:rsid w:val="00340575"/>
    <w:rsid w:val="004819FF"/>
    <w:rsid w:val="004C12F1"/>
    <w:rsid w:val="004F0554"/>
    <w:rsid w:val="00540378"/>
    <w:rsid w:val="005A0159"/>
    <w:rsid w:val="005B30A5"/>
    <w:rsid w:val="0071287A"/>
    <w:rsid w:val="007E2606"/>
    <w:rsid w:val="00841D81"/>
    <w:rsid w:val="008970A4"/>
    <w:rsid w:val="008E47A0"/>
    <w:rsid w:val="009647AD"/>
    <w:rsid w:val="00B336B5"/>
    <w:rsid w:val="00B41E1F"/>
    <w:rsid w:val="00BF6D63"/>
    <w:rsid w:val="00C9620D"/>
    <w:rsid w:val="00D15F40"/>
    <w:rsid w:val="00D439F2"/>
    <w:rsid w:val="00FE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4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1E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41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75</Words>
  <Characters>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AFILIACION AL PLAN DE MANEJO DE NEUMATICOS USADOS DE DESECHO</dc:title>
  <dc:subject/>
  <dc:creator>Gerardo Miranda</dc:creator>
  <cp:keywords/>
  <dc:description/>
  <cp:lastModifiedBy>MIGUEL BERNAL</cp:lastModifiedBy>
  <cp:revision>8</cp:revision>
  <dcterms:created xsi:type="dcterms:W3CDTF">2014-03-24T21:45:00Z</dcterms:created>
  <dcterms:modified xsi:type="dcterms:W3CDTF">2014-03-24T22:07:00Z</dcterms:modified>
</cp:coreProperties>
</file>